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78318" w14:textId="77777777" w:rsidR="00000915" w:rsidRPr="0062487D" w:rsidRDefault="00000915" w:rsidP="000009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37724507"/>
      <w:r w:rsidRPr="0062487D">
        <w:rPr>
          <w:rFonts w:cs="Arial"/>
          <w:sz w:val="20"/>
          <w:szCs w:val="20"/>
        </w:rPr>
        <w:t>Številka:</w:t>
      </w:r>
      <w:r w:rsidRPr="0062487D">
        <w:rPr>
          <w:rFonts w:cs="Arial"/>
          <w:sz w:val="20"/>
          <w:szCs w:val="20"/>
        </w:rPr>
        <w:tab/>
        <w:t>4302-0144/2023</w:t>
      </w:r>
    </w:p>
    <w:p w14:paraId="593CEFB5" w14:textId="77777777" w:rsidR="00000915" w:rsidRPr="0062487D" w:rsidRDefault="00000915" w:rsidP="000009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62487D">
        <w:rPr>
          <w:rFonts w:cs="Arial"/>
          <w:sz w:val="20"/>
          <w:szCs w:val="20"/>
        </w:rPr>
        <w:t>JN:</w:t>
      </w:r>
      <w:r w:rsidRPr="0062487D">
        <w:rPr>
          <w:rFonts w:cs="Arial"/>
          <w:sz w:val="20"/>
          <w:szCs w:val="20"/>
        </w:rPr>
        <w:tab/>
        <w:t>2023-249</w:t>
      </w:r>
    </w:p>
    <w:p w14:paraId="08076AC8" w14:textId="6B528837" w:rsidR="00EC4DF2" w:rsidRDefault="00EC4DF2" w:rsidP="00EC4DF2">
      <w:pPr>
        <w:rPr>
          <w:rFonts w:cs="Arial"/>
          <w:i/>
        </w:rPr>
      </w:pPr>
      <w:bookmarkStart w:id="1" w:name="_GoBack"/>
      <w:bookmarkEnd w:id="0"/>
      <w:bookmarkEnd w:id="1"/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045"/>
        <w:gridCol w:w="3402"/>
        <w:gridCol w:w="2693"/>
        <w:gridCol w:w="1701"/>
        <w:gridCol w:w="2130"/>
        <w:gridCol w:w="1206"/>
      </w:tblGrid>
      <w:tr w:rsidR="003D0D5D" w:rsidRPr="0073420D" w14:paraId="27A5A52F" w14:textId="77777777" w:rsidTr="00333F58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5" w:type="dxa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2130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33F58" w:rsidRPr="0073420D" w14:paraId="229A3EFB" w14:textId="77777777" w:rsidTr="00333F58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33F58" w:rsidRPr="0073420D" w:rsidRDefault="00333F58" w:rsidP="00AC7641">
            <w:pPr>
              <w:rPr>
                <w:sz w:val="20"/>
                <w:szCs w:val="20"/>
              </w:rPr>
            </w:pPr>
          </w:p>
        </w:tc>
        <w:tc>
          <w:tcPr>
            <w:tcW w:w="3045" w:type="dxa"/>
            <w:vAlign w:val="center"/>
          </w:tcPr>
          <w:p w14:paraId="68475009" w14:textId="77777777" w:rsidR="00333F58" w:rsidRPr="0073420D" w:rsidRDefault="00333F58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402" w:type="dxa"/>
          </w:tcPr>
          <w:p w14:paraId="56BDED9A" w14:textId="22462B5B" w:rsidR="00333F58" w:rsidRPr="0073420D" w:rsidRDefault="00333F58" w:rsidP="003D0D5D">
            <w:pPr>
              <w:jc w:val="center"/>
              <w:rPr>
                <w:sz w:val="20"/>
                <w:szCs w:val="20"/>
              </w:rPr>
            </w:pPr>
          </w:p>
          <w:p w14:paraId="12D6631B" w14:textId="4F219780" w:rsidR="00333F58" w:rsidRPr="0073420D" w:rsidRDefault="00333F58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2693" w:type="dxa"/>
            <w:vAlign w:val="center"/>
          </w:tcPr>
          <w:p w14:paraId="45A4C39F" w14:textId="071AC2A0" w:rsidR="00333F58" w:rsidRPr="0073420D" w:rsidRDefault="00333F58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DDV)</w:t>
            </w:r>
          </w:p>
        </w:tc>
        <w:tc>
          <w:tcPr>
            <w:tcW w:w="1701" w:type="dxa"/>
            <w:vAlign w:val="center"/>
          </w:tcPr>
          <w:p w14:paraId="5CF1892C" w14:textId="08AC6ABB" w:rsidR="00333F58" w:rsidRPr="0073420D" w:rsidRDefault="00333F58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130" w:type="dxa"/>
            <w:vAlign w:val="center"/>
          </w:tcPr>
          <w:p w14:paraId="392831BB" w14:textId="77777777" w:rsidR="00333F58" w:rsidRPr="0073420D" w:rsidRDefault="00333F58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33F58" w:rsidRPr="0073420D" w:rsidRDefault="00333F58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33F58" w:rsidRPr="0073420D" w14:paraId="53837B44" w14:textId="77777777" w:rsidTr="00333F58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33F58" w:rsidRPr="0073420D" w:rsidRDefault="00333F58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5" w:type="dxa"/>
          </w:tcPr>
          <w:p w14:paraId="415EC0DE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B19E4B4" w14:textId="23C67E5D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B67C859" w14:textId="4B34AD13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77DDB05" w14:textId="52F3C20B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BFBFBF" w:themeFill="background1" w:themeFillShade="BF"/>
          </w:tcPr>
          <w:p w14:paraId="72481CBD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</w:tr>
      <w:tr w:rsidR="00333F58" w:rsidRPr="0073420D" w14:paraId="6D557EC5" w14:textId="77777777" w:rsidTr="00333F58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33F58" w:rsidRPr="0073420D" w:rsidRDefault="00333F58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5" w:type="dxa"/>
          </w:tcPr>
          <w:p w14:paraId="476E5683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F9BE39" w14:textId="1124A3D8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E037A5A" w14:textId="488E7BFD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679D364" w14:textId="6BCDD473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</w:tcPr>
          <w:p w14:paraId="6AAF978A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</w:tr>
      <w:tr w:rsidR="00333F58" w:rsidRPr="0073420D" w14:paraId="191FBFF4" w14:textId="77777777" w:rsidTr="00333F58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33F58" w:rsidRPr="0073420D" w:rsidRDefault="00333F58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5" w:type="dxa"/>
          </w:tcPr>
          <w:p w14:paraId="3CC38CE4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00CD90" w14:textId="4B36D1D1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ADAD2C5" w14:textId="70EF9BCD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7D4B804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</w:tcPr>
          <w:p w14:paraId="76A45362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</w:tr>
      <w:tr w:rsidR="00333F58" w:rsidRPr="0073420D" w14:paraId="12F15BE7" w14:textId="77777777" w:rsidTr="00333F58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4C52A1BE" w14:textId="77777777" w:rsidR="00333F58" w:rsidRPr="0073420D" w:rsidRDefault="00333F58" w:rsidP="00AC7641">
            <w:pPr>
              <w:rPr>
                <w:sz w:val="20"/>
                <w:szCs w:val="20"/>
              </w:rPr>
            </w:pPr>
          </w:p>
        </w:tc>
        <w:tc>
          <w:tcPr>
            <w:tcW w:w="3045" w:type="dxa"/>
          </w:tcPr>
          <w:p w14:paraId="1913C6CD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73DD9F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E0A0A61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23D218E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</w:tcPr>
          <w:p w14:paraId="4E3CF0DE" w14:textId="77777777" w:rsidR="00333F58" w:rsidRPr="0073420D" w:rsidRDefault="00333F58" w:rsidP="00333F58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333F58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03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</w:t>
      </w:r>
      <w:proofErr w:type="spellStart"/>
      <w:r w:rsidR="0029628E" w:rsidRPr="002F7CAF">
        <w:rPr>
          <w:rFonts w:cs="Arial"/>
          <w:i/>
          <w:sz w:val="18"/>
          <w:szCs w:val="18"/>
        </w:rPr>
        <w:t>soponudnikov</w:t>
      </w:r>
      <w:proofErr w:type="spellEnd"/>
      <w:r w:rsidR="0029628E" w:rsidRPr="002F7CAF">
        <w:rPr>
          <w:rFonts w:cs="Arial"/>
          <w:i/>
          <w:sz w:val="18"/>
          <w:szCs w:val="18"/>
        </w:rPr>
        <w:t>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39164CF8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</w:t>
      </w:r>
      <w:r w:rsidR="00333F58">
        <w:rPr>
          <w:rFonts w:cs="Arial"/>
          <w:sz w:val="18"/>
          <w:szCs w:val="18"/>
        </w:rPr>
        <w:t>ga</w:t>
      </w:r>
      <w:r w:rsidRPr="002F7CAF">
        <w:rPr>
          <w:rFonts w:cs="Arial"/>
          <w:sz w:val="18"/>
          <w:szCs w:val="18"/>
        </w:rPr>
        <w:t xml:space="preserve">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5459B" w14:textId="77777777" w:rsidR="006A78BF" w:rsidRDefault="006A78BF">
      <w:r>
        <w:separator/>
      </w:r>
    </w:p>
  </w:endnote>
  <w:endnote w:type="continuationSeparator" w:id="0">
    <w:p w14:paraId="309C57F8" w14:textId="77777777" w:rsidR="006A78BF" w:rsidRDefault="006A78BF">
      <w:r>
        <w:continuationSeparator/>
      </w:r>
    </w:p>
  </w:endnote>
  <w:endnote w:type="continuationNotice" w:id="1">
    <w:p w14:paraId="17E0D4A7" w14:textId="77777777" w:rsidR="00E66824" w:rsidRDefault="00E66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6A78BF" w:rsidRPr="00001218" w:rsidRDefault="006A78BF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6A78BF" w:rsidRDefault="006A78BF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6A78BF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6A78BF" w:rsidRPr="005A785E" w:rsidRDefault="006A78BF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754F1EE" w:rsidR="006A78BF" w:rsidRPr="00A1445A" w:rsidRDefault="006A78B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6A78BF" w:rsidRPr="00FC6CF0" w:rsidRDefault="006A78BF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CBF86" w14:textId="77777777" w:rsidR="006A78BF" w:rsidRDefault="006A78BF">
      <w:r>
        <w:separator/>
      </w:r>
    </w:p>
  </w:footnote>
  <w:footnote w:type="continuationSeparator" w:id="0">
    <w:p w14:paraId="09C86F82" w14:textId="77777777" w:rsidR="006A78BF" w:rsidRDefault="006A78BF">
      <w:r>
        <w:continuationSeparator/>
      </w:r>
    </w:p>
  </w:footnote>
  <w:footnote w:type="continuationNotice" w:id="1">
    <w:p w14:paraId="3BDA1DF9" w14:textId="77777777" w:rsidR="00E66824" w:rsidRDefault="00E66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6A78BF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6A78BF" w:rsidRPr="00A04B00" w:rsidRDefault="006A78B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6A78BF" w:rsidRPr="00A04B00" w:rsidRDefault="006A78B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6A78BF" w:rsidRPr="00A04B00" w:rsidRDefault="006A78B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6A78BF" w:rsidRPr="00C0552D" w:rsidRDefault="006A78B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6A78BF" w:rsidRPr="00C0552D" w:rsidRDefault="006A78B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6A78BF" w:rsidRPr="00A1445A" w:rsidRDefault="006A78B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6A78BF" w:rsidRDefault="006A78BF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6A78BF" w:rsidRPr="00A1445A" w:rsidRDefault="006A78B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6A78BF" w:rsidRPr="00A1445A" w:rsidRDefault="006A78BF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6A78BF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6A78BF" w:rsidRPr="00531D88" w:rsidRDefault="006A78BF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6A78BF" w:rsidRPr="00531D88" w:rsidRDefault="006A78BF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6A78BF" w:rsidRPr="00531D88" w:rsidRDefault="006A78BF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6A78BF" w:rsidRPr="00FC6CF0" w:rsidRDefault="006A78BF" w:rsidP="00001218">
    <w:pPr>
      <w:pStyle w:val="Glava"/>
      <w:rPr>
        <w:rFonts w:cs="Arial"/>
        <w:sz w:val="2"/>
        <w:szCs w:val="2"/>
      </w:rPr>
    </w:pPr>
  </w:p>
  <w:p w14:paraId="5814F1FB" w14:textId="77777777" w:rsidR="006A78BF" w:rsidRPr="00FC6CF0" w:rsidRDefault="006A78BF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15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33F58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87D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A78BF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13D5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0F3E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6824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437C59-E27A-4B34-8456-1B669B89C25A}"/>
</file>

<file path=customXml/itemProps4.xml><?xml version="1.0" encoding="utf-8"?>
<ds:datastoreItem xmlns:ds="http://schemas.openxmlformats.org/officeDocument/2006/customXml" ds:itemID="{7E8E7C1C-00D9-4A7B-A235-F7ECCBAA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</TotalTime>
  <Pages>1</Pages>
  <Words>195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58</cp:revision>
  <cp:lastPrinted>2016-06-20T06:28:00Z</cp:lastPrinted>
  <dcterms:created xsi:type="dcterms:W3CDTF">2016-05-31T11:25:00Z</dcterms:created>
  <dcterms:modified xsi:type="dcterms:W3CDTF">2023-08-31T13:29:00Z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